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40F53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714CE228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D8CFC43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B66731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A175E7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3134F41D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785C42A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371F9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83AD2" w14:textId="77777777" w:rsidR="005A38B3" w:rsidRDefault="005A38B3" w:rsidP="005A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543751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4338" w14:textId="77777777" w:rsidR="005A38B3" w:rsidRDefault="005A38B3" w:rsidP="009139A6">
      <w:r>
        <w:separator/>
      </w:r>
    </w:p>
  </w:endnote>
  <w:endnote w:type="continuationSeparator" w:id="0">
    <w:p w14:paraId="3FA94F98" w14:textId="77777777" w:rsidR="005A38B3" w:rsidRDefault="005A38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B3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DB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67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E22F2" w14:textId="77777777" w:rsidR="005A38B3" w:rsidRDefault="005A38B3" w:rsidP="009139A6">
      <w:r>
        <w:separator/>
      </w:r>
    </w:p>
  </w:footnote>
  <w:footnote w:type="continuationSeparator" w:id="0">
    <w:p w14:paraId="04E9B473" w14:textId="77777777" w:rsidR="005A38B3" w:rsidRDefault="005A38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A1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84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9A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B3"/>
    <w:rsid w:val="000666E0"/>
    <w:rsid w:val="002510B7"/>
    <w:rsid w:val="005A38B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A0C0E"/>
  <w15:chartTrackingRefBased/>
  <w15:docId w15:val="{9FB3955B-0F9F-4AC7-96DC-79724629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A38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2022-03-17T20:26:00Z</dcterms:created>
  <dcterms:modified xsi:type="dcterms:W3CDTF">2022-03-17T20:26:00Z</dcterms:modified>
</cp:coreProperties>
</file>